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2BCEB" w14:textId="1C68E187" w:rsidR="003B3717" w:rsidRPr="00B558AC" w:rsidRDefault="00F50E1A" w:rsidP="00B558AC">
      <w:pPr>
        <w:spacing w:afterLines="50" w:after="19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授权委托书</w:t>
      </w:r>
    </w:p>
    <w:p w14:paraId="5664381E" w14:textId="77777777" w:rsidR="00B558AC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委托人（债权人）：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</w:t>
      </w:r>
      <w:r w:rsidR="00751E1F"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</w:p>
    <w:p w14:paraId="63E653C4" w14:textId="5DC9A918" w:rsidR="003B3717" w:rsidRDefault="00751E1F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</w:t>
      </w:r>
      <w:r>
        <w:rPr>
          <w:rFonts w:ascii="宋体" w:hAnsi="宋体" w:hint="eastAsia"/>
          <w:sz w:val="24"/>
          <w:szCs w:val="28"/>
        </w:rPr>
        <w:t xml:space="preserve"> </w:t>
      </w:r>
    </w:p>
    <w:p w14:paraId="16288296" w14:textId="77777777" w:rsidR="003B3717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统一社会信用代码/身份证号码：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7E71C41A" w14:textId="7569C74E" w:rsidR="003B3717" w:rsidRPr="00B558AC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住所：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</w:t>
      </w:r>
    </w:p>
    <w:p w14:paraId="6D7D214A" w14:textId="77777777" w:rsidR="003B3717" w:rsidRDefault="003B3717" w:rsidP="00B558A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7472F9DB" w14:textId="015170D1" w:rsidR="003B3717" w:rsidRDefault="00751E1F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受</w:t>
      </w:r>
      <w:r w:rsidR="00F50E1A">
        <w:rPr>
          <w:rFonts w:ascii="宋体" w:hAnsi="宋体" w:hint="eastAsia"/>
          <w:sz w:val="24"/>
          <w:szCs w:val="28"/>
        </w:rPr>
        <w:t>托人：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 w:rsidR="00F50E1A">
        <w:rPr>
          <w:rFonts w:ascii="宋体" w:hAnsi="宋体" w:hint="eastAsia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 w:rsidR="00F50E1A">
        <w:rPr>
          <w:rFonts w:ascii="宋体" w:hAnsi="宋体" w:hint="eastAsia"/>
          <w:sz w:val="24"/>
          <w:szCs w:val="28"/>
        </w:rPr>
        <w:t>身份证号码：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</w:t>
      </w:r>
    </w:p>
    <w:p w14:paraId="79E84F00" w14:textId="77777777" w:rsidR="003B3717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联系电话：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联系邮箱：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</w:t>
      </w:r>
    </w:p>
    <w:p w14:paraId="063372E7" w14:textId="77777777" w:rsidR="003B3717" w:rsidRDefault="003B3717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01BAE887" w14:textId="5DA65BDA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委托人就</w:t>
      </w:r>
      <w:r w:rsidR="00AB7155" w:rsidRPr="00AB7155">
        <w:rPr>
          <w:rFonts w:ascii="宋体" w:hAnsi="宋体" w:hint="eastAsia"/>
          <w:sz w:val="24"/>
          <w:szCs w:val="28"/>
        </w:rPr>
        <w:t>东莞市御展堂装饰工程有限公司</w:t>
      </w:r>
      <w:r>
        <w:rPr>
          <w:rFonts w:ascii="宋体" w:hAnsi="宋体" w:hint="eastAsia"/>
          <w:sz w:val="24"/>
          <w:szCs w:val="28"/>
        </w:rPr>
        <w:t>破产清算案（以下简称本案），特委</w:t>
      </w:r>
      <w:proofErr w:type="gramStart"/>
      <w:r>
        <w:rPr>
          <w:rFonts w:ascii="宋体" w:hAnsi="宋体" w:hint="eastAsia"/>
          <w:sz w:val="24"/>
          <w:szCs w:val="28"/>
        </w:rPr>
        <w:t>托以上</w:t>
      </w:r>
      <w:proofErr w:type="gramEnd"/>
      <w:r>
        <w:rPr>
          <w:rFonts w:ascii="宋体" w:hAnsi="宋体" w:hint="eastAsia"/>
          <w:sz w:val="24"/>
          <w:szCs w:val="28"/>
        </w:rPr>
        <w:t>受</w:t>
      </w:r>
      <w:r w:rsidR="00F50E1A">
        <w:rPr>
          <w:rFonts w:ascii="宋体" w:hAnsi="宋体" w:hint="eastAsia"/>
          <w:sz w:val="24"/>
          <w:szCs w:val="28"/>
        </w:rPr>
        <w:t>托人</w:t>
      </w:r>
      <w:bookmarkStart w:id="0" w:name="OLE_LINK1"/>
      <w:r>
        <w:rPr>
          <w:rFonts w:ascii="宋体" w:hAnsi="宋体" w:hint="eastAsia"/>
          <w:sz w:val="24"/>
          <w:szCs w:val="28"/>
        </w:rPr>
        <w:t>作为代理人参加本案，</w:t>
      </w:r>
      <w:r w:rsidRPr="00751E1F">
        <w:rPr>
          <w:rFonts w:ascii="宋体" w:hAnsi="宋体" w:hint="eastAsia"/>
          <w:sz w:val="24"/>
          <w:szCs w:val="28"/>
        </w:rPr>
        <w:t>受托人的代理权限为特别授权，包括但不限于：</w:t>
      </w:r>
    </w:p>
    <w:p w14:paraId="7A7723A2" w14:textId="285512C5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 w:rsidRPr="00751E1F">
        <w:rPr>
          <w:rFonts w:ascii="宋体" w:hAnsi="宋体" w:hint="eastAsia"/>
          <w:sz w:val="24"/>
          <w:szCs w:val="28"/>
        </w:rPr>
        <w:t>向本案管理人申报债权、填写债权申报材料、提交相关证明文件及资料，</w:t>
      </w:r>
      <w:r>
        <w:rPr>
          <w:rFonts w:ascii="宋体" w:hAnsi="宋体" w:hint="eastAsia"/>
          <w:sz w:val="24"/>
          <w:szCs w:val="28"/>
        </w:rPr>
        <w:t>在债权申报的相关文件中签名确认，</w:t>
      </w:r>
      <w:r w:rsidRPr="00751E1F">
        <w:rPr>
          <w:rFonts w:ascii="宋体" w:hAnsi="宋体" w:hint="eastAsia"/>
          <w:sz w:val="24"/>
          <w:szCs w:val="28"/>
        </w:rPr>
        <w:t>并处理与债权申报相关事宜；</w:t>
      </w:r>
    </w:p>
    <w:bookmarkEnd w:id="0"/>
    <w:p w14:paraId="67FDCD94" w14:textId="53494C00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</w:t>
      </w:r>
      <w:r w:rsidR="00F50E1A">
        <w:rPr>
          <w:rFonts w:ascii="宋体" w:hAnsi="宋体"/>
          <w:sz w:val="24"/>
          <w:szCs w:val="28"/>
        </w:rPr>
        <w:t>.</w:t>
      </w:r>
      <w:r w:rsidR="00F50E1A">
        <w:rPr>
          <w:rFonts w:ascii="宋体" w:hAnsi="宋体" w:hint="eastAsia"/>
          <w:sz w:val="24"/>
          <w:szCs w:val="28"/>
        </w:rPr>
        <w:t>代为与</w:t>
      </w:r>
      <w:r>
        <w:rPr>
          <w:rFonts w:ascii="宋体" w:hAnsi="宋体" w:hint="eastAsia"/>
          <w:sz w:val="24"/>
          <w:szCs w:val="28"/>
        </w:rPr>
        <w:t>本案管理人</w:t>
      </w:r>
      <w:r w:rsidR="00F50E1A">
        <w:rPr>
          <w:rFonts w:ascii="宋体" w:hAnsi="宋体" w:hint="eastAsia"/>
          <w:sz w:val="24"/>
          <w:szCs w:val="28"/>
        </w:rPr>
        <w:t>进行日常联系。</w:t>
      </w:r>
    </w:p>
    <w:p w14:paraId="0EC492E4" w14:textId="6DCEEB01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 w:rsidR="00F50E1A">
        <w:rPr>
          <w:rFonts w:ascii="宋体" w:hAnsi="宋体" w:hint="eastAsia"/>
          <w:sz w:val="24"/>
          <w:szCs w:val="28"/>
        </w:rPr>
        <w:t>代为签收法院及/或</w:t>
      </w:r>
      <w:r>
        <w:rPr>
          <w:rFonts w:ascii="宋体" w:hAnsi="宋体" w:hint="eastAsia"/>
          <w:sz w:val="24"/>
          <w:szCs w:val="28"/>
        </w:rPr>
        <w:t>本案</w:t>
      </w:r>
      <w:r w:rsidR="00F50E1A">
        <w:rPr>
          <w:rFonts w:ascii="宋体" w:hAnsi="宋体" w:hint="eastAsia"/>
          <w:sz w:val="24"/>
          <w:szCs w:val="28"/>
        </w:rPr>
        <w:t>管理人发予债权人的相关文件，代为确认送达地址确认书。</w:t>
      </w:r>
    </w:p>
    <w:p w14:paraId="16D1E2E6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ascii="宋体" w:hAnsi="宋体" w:hint="eastAsia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0CFA481B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ascii="宋体" w:hAnsi="宋体" w:hint="eastAsia"/>
          <w:sz w:val="24"/>
          <w:szCs w:val="28"/>
        </w:rPr>
        <w:t>代为行使表决权（包括但不限于填写表决票等）及作为债权人的其他权利。</w:t>
      </w:r>
    </w:p>
    <w:p w14:paraId="78ACF046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ascii="宋体" w:hAnsi="宋体" w:hint="eastAsia"/>
          <w:sz w:val="24"/>
          <w:szCs w:val="28"/>
        </w:rPr>
        <w:t>对管理人有关管理事项提出意见或建议。</w:t>
      </w:r>
    </w:p>
    <w:p w14:paraId="3DB2C30E" w14:textId="5F4D5858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ascii="宋体" w:hAnsi="宋体" w:hint="eastAsia"/>
          <w:sz w:val="24"/>
          <w:szCs w:val="28"/>
        </w:rPr>
        <w:t>。</w:t>
      </w:r>
    </w:p>
    <w:p w14:paraId="1D8A9DAD" w14:textId="7B38BBF5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</w:t>
      </w:r>
      <w:r w:rsidR="00F50E1A">
        <w:rPr>
          <w:rFonts w:ascii="宋体" w:hAnsi="宋体"/>
          <w:sz w:val="24"/>
          <w:szCs w:val="28"/>
        </w:rPr>
        <w:t>.</w:t>
      </w:r>
      <w:r w:rsidR="00F50E1A">
        <w:rPr>
          <w:rFonts w:ascii="宋体" w:hAnsi="宋体" w:hint="eastAsia"/>
          <w:sz w:val="24"/>
          <w:szCs w:val="28"/>
        </w:rPr>
        <w:t>其他：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                 </w:t>
      </w:r>
    </w:p>
    <w:p w14:paraId="69CFAD38" w14:textId="4A8F9D37" w:rsidR="003B3717" w:rsidRP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 w:rsidRPr="00751E1F">
        <w:rPr>
          <w:rFonts w:ascii="宋体" w:hAnsi="宋体"/>
          <w:sz w:val="24"/>
          <w:szCs w:val="28"/>
        </w:rPr>
        <w:t>特此授权</w:t>
      </w:r>
      <w:r w:rsidRPr="00751E1F">
        <w:rPr>
          <w:rFonts w:ascii="宋体" w:hAnsi="宋体" w:hint="eastAsia"/>
          <w:sz w:val="24"/>
          <w:szCs w:val="28"/>
        </w:rPr>
        <w:t>。</w:t>
      </w:r>
    </w:p>
    <w:p w14:paraId="5F352019" w14:textId="67F3C425" w:rsidR="003B3717" w:rsidRDefault="00F50E1A" w:rsidP="00751E1F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</w:t>
      </w:r>
      <w:r w:rsidR="00751E1F">
        <w:rPr>
          <w:rFonts w:ascii="宋体" w:hAnsi="宋体"/>
          <w:sz w:val="24"/>
          <w:szCs w:val="28"/>
        </w:rPr>
        <w:t xml:space="preserve">    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委托人（签名/盖章）：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 w:rsidR="00CB00F9"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</w:p>
    <w:p w14:paraId="141D485C" w14:textId="0E4ED2DA" w:rsidR="003B3717" w:rsidRDefault="00F50E1A" w:rsidP="00751E1F">
      <w:pPr>
        <w:spacing w:line="360" w:lineRule="auto"/>
        <w:ind w:firstLineChars="2000" w:firstLine="48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 w:rsidR="00CB00F9"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  <w:u w:val="single"/>
        </w:rPr>
        <w:t xml:space="preserve">          </w:t>
      </w:r>
    </w:p>
    <w:p w14:paraId="472E1256" w14:textId="4D82565E" w:rsidR="00751E1F" w:rsidRDefault="00F50E1A" w:rsidP="00CB00F9">
      <w:pPr>
        <w:spacing w:line="360" w:lineRule="auto"/>
        <w:ind w:firstLineChars="3000" w:firstLine="72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  <w:u w:val="single"/>
        </w:rPr>
        <w:t xml:space="preserve">    </w:t>
      </w:r>
      <w:r>
        <w:rPr>
          <w:rFonts w:ascii="宋体" w:hAnsi="宋体" w:hint="eastAsia"/>
          <w:sz w:val="24"/>
          <w:szCs w:val="28"/>
        </w:rPr>
        <w:t>日</w:t>
      </w:r>
    </w:p>
    <w:p w14:paraId="0E8D1B7D" w14:textId="043DE61F" w:rsidR="00B558AC" w:rsidRPr="00497E3A" w:rsidRDefault="00B558AC" w:rsidP="00B558AC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 w:rsidRPr="00497E3A">
        <w:rPr>
          <w:rFonts w:ascii="宋体" w:hAnsi="宋体"/>
          <w:b/>
          <w:bCs/>
          <w:sz w:val="24"/>
          <w:szCs w:val="28"/>
        </w:rPr>
        <w:t>附</w:t>
      </w:r>
      <w:r w:rsidR="00497E3A">
        <w:rPr>
          <w:rFonts w:ascii="宋体" w:hAnsi="宋体" w:hint="eastAsia"/>
          <w:b/>
          <w:bCs/>
          <w:sz w:val="24"/>
          <w:szCs w:val="28"/>
        </w:rPr>
        <w:t>件</w:t>
      </w:r>
      <w:r w:rsidRPr="00497E3A">
        <w:rPr>
          <w:rFonts w:ascii="宋体" w:hAnsi="宋体" w:hint="eastAsia"/>
          <w:b/>
          <w:bCs/>
          <w:sz w:val="24"/>
          <w:szCs w:val="28"/>
        </w:rPr>
        <w:t>：受托人身份证复印件（委托人加盖公章/</w:t>
      </w:r>
      <w:r w:rsidRPr="00497E3A">
        <w:rPr>
          <w:rFonts w:ascii="宋体" w:hAnsi="宋体"/>
          <w:b/>
          <w:bCs/>
          <w:sz w:val="24"/>
          <w:szCs w:val="28"/>
        </w:rPr>
        <w:t>签名</w:t>
      </w:r>
      <w:r w:rsidRPr="00497E3A">
        <w:rPr>
          <w:rFonts w:ascii="宋体" w:hAnsi="宋体" w:hint="eastAsia"/>
          <w:b/>
          <w:bCs/>
          <w:sz w:val="24"/>
          <w:szCs w:val="28"/>
        </w:rPr>
        <w:t>）</w:t>
      </w:r>
    </w:p>
    <w:sectPr w:rsidR="00B558AC" w:rsidRPr="00497E3A" w:rsidSect="00751E1F">
      <w:pgSz w:w="11907" w:h="16839" w:code="9"/>
      <w:pgMar w:top="1440" w:right="1080" w:bottom="1440" w:left="1080" w:header="567" w:footer="56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25581" w14:textId="77777777" w:rsidR="006F2761" w:rsidRDefault="006F2761" w:rsidP="00B61F22">
      <w:r>
        <w:separator/>
      </w:r>
    </w:p>
  </w:endnote>
  <w:endnote w:type="continuationSeparator" w:id="0">
    <w:p w14:paraId="269EABE7" w14:textId="77777777" w:rsidR="006F2761" w:rsidRDefault="006F2761" w:rsidP="00B6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41AEE" w14:textId="77777777" w:rsidR="006F2761" w:rsidRDefault="006F2761" w:rsidP="00B61F22">
      <w:r>
        <w:separator/>
      </w:r>
    </w:p>
  </w:footnote>
  <w:footnote w:type="continuationSeparator" w:id="0">
    <w:p w14:paraId="1F2CC645" w14:textId="77777777" w:rsidR="006F2761" w:rsidRDefault="006F2761" w:rsidP="00B61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DEE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100F3919"/>
    <w:rsid w:val="12AC0688"/>
    <w:rsid w:val="424220CA"/>
    <w:rsid w:val="4E1B235B"/>
    <w:rsid w:val="50E32CCE"/>
    <w:rsid w:val="568D27BB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EF4E8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27665;&#32463;&#31867;&#25480;&#26435;&#22996;&#25176;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民经类授权委托1</Template>
  <TotalTime>1</TotalTime>
  <Pages>1</Pages>
  <Words>114</Words>
  <Characters>652</Characters>
  <Application>Microsoft Office Word</Application>
  <DocSecurity>0</DocSecurity>
  <Lines>5</Lines>
  <Paragraphs>1</Paragraphs>
  <ScaleCrop>false</ScaleCrop>
  <Company>Yzk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Yzk</dc:creator>
  <cp:lastModifiedBy>黄晓莹</cp:lastModifiedBy>
  <cp:revision>3</cp:revision>
  <cp:lastPrinted>2008-03-03T07:05:00Z</cp:lastPrinted>
  <dcterms:created xsi:type="dcterms:W3CDTF">2022-09-21T01:43:00Z</dcterms:created>
  <dcterms:modified xsi:type="dcterms:W3CDTF">2023-03-01T09:21:00Z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BB785D428C724A9ABC25368A542671E0</vt:lpwstr>
  </property>
</Properties>
</file>